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33717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PYKALL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7D953E20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17D4A7C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F5070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DA6E9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Sep.1407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32592AC3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1CA46D2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0BA0CE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24F9B8" w14:textId="77777777" w:rsidR="00840817" w:rsidRDefault="00840817" w:rsidP="008408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3D82D4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77B4" w14:textId="77777777" w:rsidR="00840817" w:rsidRDefault="00840817" w:rsidP="009139A6">
      <w:r>
        <w:separator/>
      </w:r>
    </w:p>
  </w:endnote>
  <w:endnote w:type="continuationSeparator" w:id="0">
    <w:p w14:paraId="2492C63D" w14:textId="77777777" w:rsidR="00840817" w:rsidRDefault="008408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73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D9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A2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ECB26" w14:textId="77777777" w:rsidR="00840817" w:rsidRDefault="00840817" w:rsidP="009139A6">
      <w:r>
        <w:separator/>
      </w:r>
    </w:p>
  </w:footnote>
  <w:footnote w:type="continuationSeparator" w:id="0">
    <w:p w14:paraId="15EE9B4F" w14:textId="77777777" w:rsidR="00840817" w:rsidRDefault="008408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4B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B7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51E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17"/>
    <w:rsid w:val="000666E0"/>
    <w:rsid w:val="002510B7"/>
    <w:rsid w:val="005C130B"/>
    <w:rsid w:val="00826F5C"/>
    <w:rsid w:val="0084081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224E3"/>
  <w15:chartTrackingRefBased/>
  <w15:docId w15:val="{9E08F075-99BB-4F5C-8BD0-8FAC8BAA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2021-05-19T08:53:00Z</dcterms:created>
  <dcterms:modified xsi:type="dcterms:W3CDTF">2021-05-19T08:53:00Z</dcterms:modified>
</cp:coreProperties>
</file>